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81075" w:rsidRDefault="00281075">
      <w:pPr>
        <w:rPr>
          <w:sz w:val="2"/>
          <w:szCs w:val="2"/>
        </w:rPr>
      </w:pPr>
      <w:r w:rsidRPr="00F23170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3pt;height:735.75pt">
            <v:imagedata r:id="rId4" o:title=""/>
          </v:shape>
        </w:pict>
      </w:r>
      <w:r>
        <w:br w:type="page"/>
      </w:r>
    </w:p>
    <w:p w:rsidR="00281075" w:rsidRPr="00F23170" w:rsidRDefault="00281075">
      <w:pPr>
        <w:rPr>
          <w:sz w:val="2"/>
          <w:szCs w:val="2"/>
          <w:lang w:val="ru-RU"/>
        </w:rPr>
      </w:pPr>
      <w:r w:rsidRPr="00467F3C">
        <w:rPr>
          <w:noProof/>
          <w:lang w:val="ru-RU" w:eastAsia="ru-RU"/>
        </w:rPr>
        <w:pict>
          <v:shape id="Рисунок 2" o:spid="_x0000_i1026" type="#_x0000_t75" style="width:520.5pt;height:714pt;visibility:visible">
            <v:imagedata r:id="rId5" o:title=""/>
          </v:shape>
        </w:pict>
      </w:r>
      <w:r w:rsidRPr="00F23170">
        <w:rPr>
          <w:lang w:val="ru-RU"/>
        </w:rPr>
        <w:br w:type="page"/>
      </w:r>
    </w:p>
    <w:p w:rsidR="00281075" w:rsidRDefault="00281075">
      <w:pPr>
        <w:rPr>
          <w:sz w:val="2"/>
          <w:szCs w:val="2"/>
        </w:rPr>
      </w:pPr>
      <w:r w:rsidRPr="00F23170">
        <w:pict>
          <v:shape id="_x0000_i1027" type="#_x0000_t75" style="width:516pt;height:707.25pt">
            <v:imagedata r:id="rId6" o:title=""/>
          </v:shape>
        </w:pict>
      </w: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5"/>
        <w:gridCol w:w="490"/>
        <w:gridCol w:w="1472"/>
        <w:gridCol w:w="1740"/>
        <w:gridCol w:w="4806"/>
        <w:gridCol w:w="967"/>
      </w:tblGrid>
      <w:tr w:rsidR="00281075" w:rsidRPr="008A42A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rPr>
                <w:sz w:val="16"/>
                <w:szCs w:val="16"/>
              </w:rPr>
            </w:pPr>
            <w:r w:rsidRPr="008A42A4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281075" w:rsidRPr="008A42A4" w:rsidRDefault="0028107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8A42A4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281075" w:rsidRPr="00F231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81075" w:rsidRPr="00F231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формирование у обучающихся профессиональной компетентности в области нормативно-правовых основ экологии и природопользования и готовности применять теоретические знания в практической деятельности</w:t>
            </w:r>
          </w:p>
        </w:tc>
      </w:tr>
      <w:tr w:rsidR="00281075" w:rsidRPr="008A42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281075" w:rsidRPr="00F231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международного и национального законодательства, регулирующего отношения в экологии и природопользовании;</w:t>
            </w:r>
          </w:p>
        </w:tc>
      </w:tr>
      <w:tr w:rsidR="00281075" w:rsidRPr="00F231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нормативно-правовых механизмов организации профессиональной деятельности в области эколгии иприродопользования;</w:t>
            </w:r>
          </w:p>
        </w:tc>
      </w:tr>
      <w:tr w:rsidR="00281075" w:rsidRPr="00F231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ответственного отношения к учебной, научной и будущей производственной деятельности, чувства личной ответственности за принятие решений по вопросам обеспечения экологической безопасности.</w:t>
            </w:r>
          </w:p>
        </w:tc>
      </w:tr>
      <w:tr w:rsidR="00281075" w:rsidRPr="00F23170">
        <w:trPr>
          <w:trHeight w:hRule="exact" w:val="277"/>
        </w:trPr>
        <w:tc>
          <w:tcPr>
            <w:tcW w:w="766" w:type="dxa"/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81075" w:rsidRPr="00F23170" w:rsidRDefault="00281075">
            <w:pPr>
              <w:rPr>
                <w:lang w:val="ru-RU"/>
              </w:rPr>
            </w:pPr>
          </w:p>
        </w:tc>
      </w:tr>
      <w:tr w:rsidR="00281075" w:rsidRPr="00F231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81075" w:rsidRPr="008A42A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281075" w:rsidRPr="00F2317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81075" w:rsidRPr="00F231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учебной дисциплины обучающийся должен иметь знания с предыдущего уровня образования, а также знания дисциплины:</w:t>
            </w:r>
          </w:p>
        </w:tc>
      </w:tr>
      <w:tr w:rsidR="00281075" w:rsidRPr="00F231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деятельности эколого-аналитической лаборатории</w:t>
            </w:r>
          </w:p>
        </w:tc>
      </w:tr>
      <w:tr w:rsidR="00281075" w:rsidRPr="00F231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и организация научных исследований в экологии и природопользовании</w:t>
            </w:r>
          </w:p>
        </w:tc>
      </w:tr>
      <w:tr w:rsidR="00281075" w:rsidRPr="00F2317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научно-исследовательской и профессиональной деятельности</w:t>
            </w:r>
          </w:p>
        </w:tc>
      </w:tr>
      <w:tr w:rsidR="00281075" w:rsidRPr="00F231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81075" w:rsidRPr="008A42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Экологическая экспертиза объектов природопользования</w:t>
            </w:r>
          </w:p>
        </w:tc>
      </w:tr>
      <w:tr w:rsidR="00281075" w:rsidRPr="008A42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Экологические основы управления природопользованием</w:t>
            </w:r>
          </w:p>
        </w:tc>
      </w:tr>
      <w:tr w:rsidR="00281075" w:rsidRPr="008A42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Экологический аудит экологической безопасности</w:t>
            </w:r>
          </w:p>
        </w:tc>
      </w:tr>
      <w:tr w:rsidR="00281075" w:rsidRPr="008A42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Экологическое проектирование и экспертиза</w:t>
            </w:r>
          </w:p>
        </w:tc>
      </w:tr>
      <w:tr w:rsidR="00281075" w:rsidRPr="008A42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Экологическое управление производственными процессами</w:t>
            </w:r>
          </w:p>
        </w:tc>
      </w:tr>
      <w:tr w:rsidR="00281075" w:rsidRPr="00F231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менеджмент и аудит хозяйственной деятельности</w:t>
            </w:r>
          </w:p>
        </w:tc>
      </w:tr>
      <w:tr w:rsidR="00281075" w:rsidRPr="008A42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санитарно-защитных зон</w:t>
            </w:r>
          </w:p>
        </w:tc>
      </w:tr>
      <w:tr w:rsidR="00281075" w:rsidRPr="00F231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Научно-теоретические и прикладные аспекты оценки воздействия на окружающую среду</w:t>
            </w:r>
          </w:p>
        </w:tc>
      </w:tr>
      <w:tr w:rsidR="00281075" w:rsidRPr="008A42A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Экодиагностика состояния окружающей среды</w:t>
            </w:r>
          </w:p>
        </w:tc>
      </w:tr>
      <w:tr w:rsidR="00281075" w:rsidRPr="008A42A4">
        <w:trPr>
          <w:trHeight w:hRule="exact" w:val="277"/>
        </w:trPr>
        <w:tc>
          <w:tcPr>
            <w:tcW w:w="766" w:type="dxa"/>
          </w:tcPr>
          <w:p w:rsidR="00281075" w:rsidRPr="008A42A4" w:rsidRDefault="00281075"/>
        </w:tc>
        <w:tc>
          <w:tcPr>
            <w:tcW w:w="511" w:type="dxa"/>
          </w:tcPr>
          <w:p w:rsidR="00281075" w:rsidRPr="008A42A4" w:rsidRDefault="00281075"/>
        </w:tc>
        <w:tc>
          <w:tcPr>
            <w:tcW w:w="1560" w:type="dxa"/>
          </w:tcPr>
          <w:p w:rsidR="00281075" w:rsidRPr="008A42A4" w:rsidRDefault="00281075"/>
        </w:tc>
        <w:tc>
          <w:tcPr>
            <w:tcW w:w="1844" w:type="dxa"/>
          </w:tcPr>
          <w:p w:rsidR="00281075" w:rsidRPr="008A42A4" w:rsidRDefault="00281075"/>
        </w:tc>
        <w:tc>
          <w:tcPr>
            <w:tcW w:w="5104" w:type="dxa"/>
          </w:tcPr>
          <w:p w:rsidR="00281075" w:rsidRPr="008A42A4" w:rsidRDefault="00281075"/>
        </w:tc>
        <w:tc>
          <w:tcPr>
            <w:tcW w:w="993" w:type="dxa"/>
          </w:tcPr>
          <w:p w:rsidR="00281075" w:rsidRPr="008A42A4" w:rsidRDefault="00281075"/>
        </w:tc>
      </w:tr>
      <w:tr w:rsidR="00281075" w:rsidRPr="00F2317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81075" w:rsidRPr="00F23170">
        <w:trPr>
          <w:trHeight w:hRule="exact" w:val="97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ОПК-7:      способностью использовать углубленные знания правовых и этических норм при оценке последствий своей профессиональной деятельности, разработке и осуществлении социально значимых проектов и использовать на практике навыки и умения в организации научно-исследовательских и научно-производственных работ, в управлении научным коллективом</w:t>
            </w:r>
          </w:p>
        </w:tc>
      </w:tr>
      <w:tr w:rsidR="00281075" w:rsidRPr="008A42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281075" w:rsidRPr="00F2317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научно-теоретичесокм уровне основные современные экологические концепции; механизмы взаимодействия человеческого общества и природных систем; важность подготовки квалифицированного специалиста-эколога; основные этапы развития экологии как науки</w:t>
            </w:r>
          </w:p>
        </w:tc>
      </w:tr>
      <w:tr w:rsidR="00281075" w:rsidRPr="00F2317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современные экологические концепции; механизмы взаимодействия человеческого общества и природных систем; важность подготовки квалифицированного специалиста-эколога; основные этапы развития экологии как науки</w:t>
            </w:r>
          </w:p>
        </w:tc>
      </w:tr>
      <w:tr w:rsidR="00281075" w:rsidRPr="00F2317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наиболее значимые  современные экологические концепции; механизмы взаимодействия человеческого общества и природных систем; важность подготовки квалифицированного специалиста-эколога; основные этапы развития экологии как науки</w:t>
            </w:r>
          </w:p>
        </w:tc>
      </w:tr>
      <w:tr w:rsidR="00281075" w:rsidRPr="008A42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281075" w:rsidRPr="00F2317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использовать  нормативно-правовую базу в организации профессиональной деятельности; проводить реферирование, конспектирование и аннотирование научных, научно-популярных статей, пособий; участвовать в различных формах групповой работы, дискуссиях, семинарах.</w:t>
            </w:r>
          </w:p>
        </w:tc>
      </w:tr>
      <w:tr w:rsidR="00281075" w:rsidRPr="00F23170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 алгоритму и частично самостоятельно использовать нормативно-правовую базу в организации профессиональной деятельности; проводить реферирование, конспектирование и аннотирование научных, научно-популярных статей, пособий; участвовать в различных формах групповой работы, дискуссиях, семинарах.</w:t>
            </w:r>
          </w:p>
        </w:tc>
      </w:tr>
      <w:tr w:rsidR="00281075" w:rsidRPr="00F2317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основные  нормативно-правовые документы  в организации профессиональной деятельности; проводить реферирование, конспектирование и аннотирование научных, научно-популярных статей, пособий; участвовать в различных формах групповой работы, дискуссиях, семинарах.</w:t>
            </w:r>
          </w:p>
        </w:tc>
      </w:tr>
    </w:tbl>
    <w:p w:rsidR="00281075" w:rsidRPr="00F23170" w:rsidRDefault="00281075">
      <w:pPr>
        <w:rPr>
          <w:sz w:val="2"/>
          <w:szCs w:val="2"/>
          <w:lang w:val="ru-RU"/>
        </w:rPr>
      </w:pPr>
      <w:r w:rsidRPr="00F23170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48"/>
        <w:gridCol w:w="208"/>
        <w:gridCol w:w="261"/>
        <w:gridCol w:w="2953"/>
        <w:gridCol w:w="961"/>
        <w:gridCol w:w="694"/>
        <w:gridCol w:w="1113"/>
        <w:gridCol w:w="1248"/>
        <w:gridCol w:w="680"/>
        <w:gridCol w:w="404"/>
        <w:gridCol w:w="970"/>
      </w:tblGrid>
      <w:tr w:rsidR="00281075" w:rsidRPr="008A42A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rPr>
                <w:sz w:val="16"/>
                <w:szCs w:val="16"/>
              </w:rPr>
            </w:pPr>
            <w:r w:rsidRPr="008A42A4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281075" w:rsidRPr="008A42A4" w:rsidRDefault="00281075"/>
        </w:tc>
        <w:tc>
          <w:tcPr>
            <w:tcW w:w="710" w:type="dxa"/>
          </w:tcPr>
          <w:p w:rsidR="00281075" w:rsidRPr="008A42A4" w:rsidRDefault="00281075"/>
        </w:tc>
        <w:tc>
          <w:tcPr>
            <w:tcW w:w="1135" w:type="dxa"/>
          </w:tcPr>
          <w:p w:rsidR="00281075" w:rsidRPr="008A42A4" w:rsidRDefault="00281075"/>
        </w:tc>
        <w:tc>
          <w:tcPr>
            <w:tcW w:w="1277" w:type="dxa"/>
          </w:tcPr>
          <w:p w:rsidR="00281075" w:rsidRPr="008A42A4" w:rsidRDefault="00281075"/>
        </w:tc>
        <w:tc>
          <w:tcPr>
            <w:tcW w:w="710" w:type="dxa"/>
          </w:tcPr>
          <w:p w:rsidR="00281075" w:rsidRPr="008A42A4" w:rsidRDefault="00281075"/>
        </w:tc>
        <w:tc>
          <w:tcPr>
            <w:tcW w:w="426" w:type="dxa"/>
          </w:tcPr>
          <w:p w:rsidR="00281075" w:rsidRPr="008A42A4" w:rsidRDefault="0028107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8A42A4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281075" w:rsidRPr="008A42A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281075" w:rsidRPr="00F2317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сформированными навыками аналитической оценки нормативных правовых актов в сфере охраны окружающей среды и природопользования;</w:t>
            </w:r>
          </w:p>
        </w:tc>
      </w:tr>
      <w:tr w:rsidR="00281075" w:rsidRPr="00F2317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проемами аналитической оценки нормативных правовых актов в сфере охраны окружающей среды и природопользования;</w:t>
            </w:r>
          </w:p>
        </w:tc>
      </w:tr>
      <w:tr w:rsidR="00281075" w:rsidRPr="00F2317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наиболее значимыми элементами аналитической оценки нормативных правовых актов в сфере охраны окружающей среды и природопользования;</w:t>
            </w:r>
          </w:p>
        </w:tc>
      </w:tr>
      <w:tr w:rsidR="00281075" w:rsidRPr="00F23170">
        <w:trPr>
          <w:trHeight w:hRule="exact" w:val="111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ПК-7: способностью использовать нормативные документы, регламентирующие организацию производственно- технологических экологических работ и методически грамотно разрабатывать план мероприятий по экологическому аудиту, контролю за соблюдением экологических требований, экологическому управлению производственными процессами</w:t>
            </w:r>
          </w:p>
        </w:tc>
      </w:tr>
      <w:tr w:rsidR="00281075" w:rsidRPr="008A42A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281075" w:rsidRPr="00F2317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структуру органов власти в области охраны окружающей среды и природопользования; правовые механизмы охраны окружающей среды; основы экологического права</w:t>
            </w:r>
          </w:p>
        </w:tc>
      </w:tr>
      <w:tr w:rsidR="00281075" w:rsidRPr="00F2317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элементы структуры органов власти в области охраны окружающей среды и природопользования; правовые механизмы охраны окружающей среды; основы экологического права</w:t>
            </w:r>
          </w:p>
        </w:tc>
      </w:tr>
      <w:tr w:rsidR="00281075" w:rsidRPr="00F2317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наиболее общие элементы структуры органов власти в области охраны окружающей среды и природопользования; правовые механизмы охраны окружающей среды; основы экологического права</w:t>
            </w:r>
          </w:p>
        </w:tc>
      </w:tr>
      <w:tr w:rsidR="00281075" w:rsidRPr="008A42A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281075" w:rsidRPr="00F23170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 использовать нормативно-правовую базуэкологического менеджмента и аудита при разработке мероприятий по экологическому аудиту и экологическому управлению производственными процессами</w:t>
            </w:r>
          </w:p>
        </w:tc>
      </w:tr>
      <w:tr w:rsidR="00281075" w:rsidRPr="00F23170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 алгоритму и частично самостоятельно  использовать нормативно-правовую базуэкологического менеджмента и аудита при разработке мероприятий по экологическому аудиту и экологическому управлению производственными процессами</w:t>
            </w:r>
          </w:p>
        </w:tc>
      </w:tr>
      <w:tr w:rsidR="00281075" w:rsidRPr="00F2317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нормативно-правовую базуэкологического менеджмента и аудита при разработке экологических  мероприятий</w:t>
            </w:r>
          </w:p>
        </w:tc>
      </w:tr>
      <w:tr w:rsidR="00281075" w:rsidRPr="008A42A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281075" w:rsidRPr="00F2317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сформированными навыками работы с автоматизированными правовыми системами</w:t>
            </w:r>
          </w:p>
        </w:tc>
      </w:tr>
      <w:tr w:rsidR="00281075" w:rsidRPr="00F2317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проемами работы с автоматизированными правовыми системами</w:t>
            </w:r>
          </w:p>
        </w:tc>
      </w:tr>
      <w:tr w:rsidR="00281075" w:rsidRPr="00F2317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элементами работы с автоматизированными правовыми системами</w:t>
            </w:r>
          </w:p>
        </w:tc>
      </w:tr>
      <w:tr w:rsidR="00281075" w:rsidRPr="00F23170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281075" w:rsidRPr="008A42A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281075" w:rsidRPr="00F231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современные экологические концепции; механизмы взаимодействия человеческого общества и природных систем;</w:t>
            </w:r>
          </w:p>
        </w:tc>
      </w:tr>
      <w:tr w:rsidR="00281075" w:rsidRPr="00F231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важность подготовки квалифицированного специалиста-эколога;</w:t>
            </w:r>
          </w:p>
        </w:tc>
      </w:tr>
      <w:tr w:rsidR="00281075" w:rsidRPr="00F231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этапы развития экологии как науки; структуру органов власти в области охраны окружающей среды и природопользования;</w:t>
            </w:r>
          </w:p>
        </w:tc>
      </w:tr>
      <w:tr w:rsidR="00281075" w:rsidRPr="00F231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правовые механизмы охраны окружающей среды; основы экологического права.</w:t>
            </w:r>
          </w:p>
        </w:tc>
      </w:tr>
      <w:tr w:rsidR="00281075" w:rsidRPr="008A42A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281075" w:rsidRPr="00F231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нормативно-правовую базу в организации профессиональной деятельности;</w:t>
            </w:r>
          </w:p>
        </w:tc>
      </w:tr>
      <w:tr w:rsidR="00281075" w:rsidRPr="00F231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реферирование, конспектирование и аннотирование научных, научно-популярных статей, пособий;</w:t>
            </w:r>
          </w:p>
        </w:tc>
      </w:tr>
      <w:tr w:rsidR="00281075" w:rsidRPr="00F231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участвовать в различных формах групповой работы, дискуссиях, семинарах.</w:t>
            </w:r>
          </w:p>
        </w:tc>
      </w:tr>
      <w:tr w:rsidR="00281075" w:rsidRPr="008A42A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281075" w:rsidRPr="008A42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научно-исследовательской деятельности;</w:t>
            </w:r>
          </w:p>
        </w:tc>
      </w:tr>
      <w:tr w:rsidR="00281075" w:rsidRPr="00F231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аналитической оценки нормативных правовых актов в сфере охраны окружающей среды и природопользования;</w:t>
            </w:r>
          </w:p>
        </w:tc>
      </w:tr>
      <w:tr w:rsidR="00281075" w:rsidRPr="00F231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работы с автоматизированными правовыми системами</w:t>
            </w:r>
          </w:p>
        </w:tc>
      </w:tr>
      <w:tr w:rsidR="00281075" w:rsidRPr="00F23170">
        <w:trPr>
          <w:trHeight w:hRule="exact" w:val="277"/>
        </w:trPr>
        <w:tc>
          <w:tcPr>
            <w:tcW w:w="766" w:type="dxa"/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81075" w:rsidRPr="00F23170" w:rsidRDefault="00281075">
            <w:pPr>
              <w:rPr>
                <w:lang w:val="ru-RU"/>
              </w:rPr>
            </w:pPr>
          </w:p>
        </w:tc>
      </w:tr>
      <w:tr w:rsidR="00281075" w:rsidRPr="00F2317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81075" w:rsidRPr="008A42A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Компетен-</w:t>
            </w:r>
          </w:p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Инте</w:t>
            </w:r>
          </w:p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Примечание</w:t>
            </w:r>
          </w:p>
        </w:tc>
      </w:tr>
      <w:tr w:rsidR="00281075" w:rsidRPr="00F2317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1. История развития экологического права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rPr>
                <w:lang w:val="ru-RU"/>
              </w:rPr>
            </w:pPr>
          </w:p>
        </w:tc>
      </w:tr>
      <w:tr w:rsidR="00281075" w:rsidRPr="008A42A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Л2.4Л3.1</w:t>
            </w:r>
          </w:p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/>
        </w:tc>
      </w:tr>
    </w:tbl>
    <w:p w:rsidR="00281075" w:rsidRDefault="00281075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921"/>
        <w:gridCol w:w="3448"/>
        <w:gridCol w:w="903"/>
        <w:gridCol w:w="666"/>
        <w:gridCol w:w="1073"/>
        <w:gridCol w:w="1275"/>
        <w:gridCol w:w="654"/>
        <w:gridCol w:w="376"/>
        <w:gridCol w:w="924"/>
      </w:tblGrid>
      <w:tr w:rsidR="00281075" w:rsidRPr="008A42A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rPr>
                <w:sz w:val="16"/>
                <w:szCs w:val="16"/>
              </w:rPr>
            </w:pPr>
            <w:r w:rsidRPr="008A42A4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281075" w:rsidRPr="008A42A4" w:rsidRDefault="00281075"/>
        </w:tc>
        <w:tc>
          <w:tcPr>
            <w:tcW w:w="710" w:type="dxa"/>
          </w:tcPr>
          <w:p w:rsidR="00281075" w:rsidRPr="008A42A4" w:rsidRDefault="00281075"/>
        </w:tc>
        <w:tc>
          <w:tcPr>
            <w:tcW w:w="1135" w:type="dxa"/>
          </w:tcPr>
          <w:p w:rsidR="00281075" w:rsidRPr="008A42A4" w:rsidRDefault="00281075"/>
        </w:tc>
        <w:tc>
          <w:tcPr>
            <w:tcW w:w="1277" w:type="dxa"/>
          </w:tcPr>
          <w:p w:rsidR="00281075" w:rsidRPr="008A42A4" w:rsidRDefault="00281075"/>
        </w:tc>
        <w:tc>
          <w:tcPr>
            <w:tcW w:w="710" w:type="dxa"/>
          </w:tcPr>
          <w:p w:rsidR="00281075" w:rsidRPr="008A42A4" w:rsidRDefault="00281075"/>
        </w:tc>
        <w:tc>
          <w:tcPr>
            <w:tcW w:w="426" w:type="dxa"/>
          </w:tcPr>
          <w:p w:rsidR="00281075" w:rsidRPr="008A42A4" w:rsidRDefault="0028107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8A42A4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281075" w:rsidRPr="008A42A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Л2.3Л3.1</w:t>
            </w:r>
          </w:p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/>
        </w:tc>
      </w:tr>
      <w:tr w:rsidR="00281075" w:rsidRPr="008A42A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становления и развития экологического законодательства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Л2.3Л3.1</w:t>
            </w:r>
          </w:p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/>
        </w:tc>
      </w:tr>
      <w:tr w:rsidR="00281075" w:rsidRPr="008A42A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становления и развития экологического законодательства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Л2.3Л3.1</w:t>
            </w:r>
          </w:p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/>
        </w:tc>
      </w:tr>
      <w:tr w:rsidR="00281075" w:rsidRPr="008A42A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становления и развития экологического законодательства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Л2.3Л3.1</w:t>
            </w:r>
          </w:p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/>
        </w:tc>
      </w:tr>
      <w:tr w:rsidR="00281075" w:rsidRPr="008A42A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Нормативно-правового обеспечения деятельности в области экологии и природопользовния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/>
        </w:tc>
      </w:tr>
      <w:tr w:rsidR="00281075" w:rsidRPr="008A42A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Нормирование в области экологии и природопользования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/>
        </w:tc>
      </w:tr>
      <w:tr w:rsidR="00281075" w:rsidRPr="00F2317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2. Правовые основы и механизмы охраны окружающей среды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rPr>
                <w:lang w:val="ru-RU"/>
              </w:rPr>
            </w:pPr>
          </w:p>
        </w:tc>
      </w:tr>
      <w:tr w:rsidR="00281075" w:rsidRPr="008A42A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Экологическая функция российского государства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Л2.3Л3.1</w:t>
            </w:r>
          </w:p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/>
        </w:tc>
      </w:tr>
      <w:tr w:rsidR="00281075" w:rsidRPr="008A42A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Экологическая функция российского государства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Л2.3Л3.1</w:t>
            </w:r>
          </w:p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/>
        </w:tc>
      </w:tr>
      <w:tr w:rsidR="00281075" w:rsidRPr="008A42A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Правовой режим охраны природных объектов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Л2.3Л3.1</w:t>
            </w:r>
          </w:p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/>
        </w:tc>
      </w:tr>
      <w:tr w:rsidR="00281075" w:rsidRPr="008A42A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Правовой режим охраны природных объектов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Л2.3Л3.1</w:t>
            </w:r>
          </w:p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/>
        </w:tc>
      </w:tr>
      <w:tr w:rsidR="00281075" w:rsidRPr="00F2317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3. Экологический надзор и ответственность за нарушение экологического законодательства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rPr>
                <w:lang w:val="ru-RU"/>
              </w:rPr>
            </w:pPr>
          </w:p>
        </w:tc>
      </w:tr>
      <w:tr w:rsidR="00281075" w:rsidRPr="008A42A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rPr>
                <w:sz w:val="19"/>
                <w:szCs w:val="19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Виды экологического надзора и контроля за соблюдением законодательства об охране окружающей среды. 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и виды экологического вреда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/>
        </w:tc>
      </w:tr>
      <w:tr w:rsidR="00281075" w:rsidRPr="008A42A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rPr>
                <w:sz w:val="19"/>
                <w:szCs w:val="19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Виды экологического надзора и контроля за соблюдением законодательства об охране окружающей среды. 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и виды экологического вреда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/>
        </w:tc>
      </w:tr>
      <w:tr w:rsidR="00281075" w:rsidRPr="008A42A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экологического надзора и контроля за соблюдением законодательства об охране окружающей среды.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/>
        </w:tc>
      </w:tr>
      <w:tr w:rsidR="00281075" w:rsidRPr="008A42A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 виды экологического вреда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/>
        </w:tc>
      </w:tr>
    </w:tbl>
    <w:p w:rsidR="00281075" w:rsidRDefault="00281075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678"/>
        <w:gridCol w:w="255"/>
        <w:gridCol w:w="1594"/>
        <w:gridCol w:w="1797"/>
        <w:gridCol w:w="873"/>
        <w:gridCol w:w="634"/>
        <w:gridCol w:w="1029"/>
        <w:gridCol w:w="699"/>
        <w:gridCol w:w="578"/>
        <w:gridCol w:w="705"/>
        <w:gridCol w:w="413"/>
        <w:gridCol w:w="985"/>
      </w:tblGrid>
      <w:tr w:rsidR="00281075" w:rsidRPr="008A42A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rPr>
                <w:sz w:val="16"/>
                <w:szCs w:val="16"/>
              </w:rPr>
            </w:pPr>
            <w:r w:rsidRPr="008A42A4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281075" w:rsidRPr="008A42A4" w:rsidRDefault="00281075"/>
        </w:tc>
        <w:tc>
          <w:tcPr>
            <w:tcW w:w="710" w:type="dxa"/>
          </w:tcPr>
          <w:p w:rsidR="00281075" w:rsidRPr="008A42A4" w:rsidRDefault="00281075"/>
        </w:tc>
        <w:tc>
          <w:tcPr>
            <w:tcW w:w="1135" w:type="dxa"/>
          </w:tcPr>
          <w:p w:rsidR="00281075" w:rsidRPr="008A42A4" w:rsidRDefault="00281075"/>
        </w:tc>
        <w:tc>
          <w:tcPr>
            <w:tcW w:w="710" w:type="dxa"/>
          </w:tcPr>
          <w:p w:rsidR="00281075" w:rsidRPr="008A42A4" w:rsidRDefault="00281075"/>
        </w:tc>
        <w:tc>
          <w:tcPr>
            <w:tcW w:w="568" w:type="dxa"/>
          </w:tcPr>
          <w:p w:rsidR="00281075" w:rsidRPr="008A42A4" w:rsidRDefault="00281075"/>
        </w:tc>
        <w:tc>
          <w:tcPr>
            <w:tcW w:w="710" w:type="dxa"/>
          </w:tcPr>
          <w:p w:rsidR="00281075" w:rsidRPr="008A42A4" w:rsidRDefault="00281075"/>
        </w:tc>
        <w:tc>
          <w:tcPr>
            <w:tcW w:w="426" w:type="dxa"/>
          </w:tcPr>
          <w:p w:rsidR="00281075" w:rsidRPr="008A42A4" w:rsidRDefault="0028107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8A42A4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281075" w:rsidRPr="008A42A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Международные аспекты развития экологического законодательства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Л1.2Л2.4Л3.1</w:t>
            </w:r>
          </w:p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/>
        </w:tc>
      </w:tr>
      <w:tr w:rsidR="00281075" w:rsidRPr="008A42A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Международные аспекты развития экологического законодательства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Л1.2Л2.4Л3.1</w:t>
            </w:r>
          </w:p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/>
        </w:tc>
      </w:tr>
      <w:tr w:rsidR="00281075" w:rsidRPr="008A42A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Международные аспекты развития экологического законодательства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Л1.2Л2.4Л3.1</w:t>
            </w:r>
          </w:p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/>
        </w:tc>
      </w:tr>
      <w:tr w:rsidR="00281075" w:rsidRPr="008A42A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/>
        </w:tc>
      </w:tr>
      <w:tr w:rsidR="00281075" w:rsidRPr="008A42A4">
        <w:trPr>
          <w:trHeight w:hRule="exact" w:val="277"/>
        </w:trPr>
        <w:tc>
          <w:tcPr>
            <w:tcW w:w="710" w:type="dxa"/>
          </w:tcPr>
          <w:p w:rsidR="00281075" w:rsidRPr="008A42A4" w:rsidRDefault="00281075"/>
        </w:tc>
        <w:tc>
          <w:tcPr>
            <w:tcW w:w="285" w:type="dxa"/>
          </w:tcPr>
          <w:p w:rsidR="00281075" w:rsidRPr="008A42A4" w:rsidRDefault="00281075"/>
        </w:tc>
        <w:tc>
          <w:tcPr>
            <w:tcW w:w="1702" w:type="dxa"/>
          </w:tcPr>
          <w:p w:rsidR="00281075" w:rsidRPr="008A42A4" w:rsidRDefault="00281075"/>
        </w:tc>
        <w:tc>
          <w:tcPr>
            <w:tcW w:w="1986" w:type="dxa"/>
          </w:tcPr>
          <w:p w:rsidR="00281075" w:rsidRPr="008A42A4" w:rsidRDefault="00281075"/>
        </w:tc>
        <w:tc>
          <w:tcPr>
            <w:tcW w:w="851" w:type="dxa"/>
          </w:tcPr>
          <w:p w:rsidR="00281075" w:rsidRPr="008A42A4" w:rsidRDefault="00281075"/>
        </w:tc>
        <w:tc>
          <w:tcPr>
            <w:tcW w:w="710" w:type="dxa"/>
          </w:tcPr>
          <w:p w:rsidR="00281075" w:rsidRPr="008A42A4" w:rsidRDefault="00281075"/>
        </w:tc>
        <w:tc>
          <w:tcPr>
            <w:tcW w:w="1135" w:type="dxa"/>
          </w:tcPr>
          <w:p w:rsidR="00281075" w:rsidRPr="008A42A4" w:rsidRDefault="00281075"/>
        </w:tc>
        <w:tc>
          <w:tcPr>
            <w:tcW w:w="710" w:type="dxa"/>
          </w:tcPr>
          <w:p w:rsidR="00281075" w:rsidRPr="008A42A4" w:rsidRDefault="00281075"/>
        </w:tc>
        <w:tc>
          <w:tcPr>
            <w:tcW w:w="568" w:type="dxa"/>
          </w:tcPr>
          <w:p w:rsidR="00281075" w:rsidRPr="008A42A4" w:rsidRDefault="00281075"/>
        </w:tc>
        <w:tc>
          <w:tcPr>
            <w:tcW w:w="710" w:type="dxa"/>
          </w:tcPr>
          <w:p w:rsidR="00281075" w:rsidRPr="008A42A4" w:rsidRDefault="00281075"/>
        </w:tc>
        <w:tc>
          <w:tcPr>
            <w:tcW w:w="426" w:type="dxa"/>
          </w:tcPr>
          <w:p w:rsidR="00281075" w:rsidRPr="008A42A4" w:rsidRDefault="00281075"/>
        </w:tc>
        <w:tc>
          <w:tcPr>
            <w:tcW w:w="993" w:type="dxa"/>
          </w:tcPr>
          <w:p w:rsidR="00281075" w:rsidRPr="008A42A4" w:rsidRDefault="00281075"/>
        </w:tc>
      </w:tr>
      <w:tr w:rsidR="00281075" w:rsidRPr="008A42A4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81075" w:rsidRPr="008A42A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281075" w:rsidRPr="00F23170">
        <w:trPr>
          <w:trHeight w:hRule="exact" w:val="7070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семестр)</w:t>
            </w:r>
          </w:p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История развития российского экологического права.</w:t>
            </w:r>
          </w:p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Принципы и предмет экологического права.</w:t>
            </w:r>
          </w:p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Источники экологического права.</w:t>
            </w:r>
          </w:p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Методы экономического регулирования природоохранной деятельности.</w:t>
            </w:r>
          </w:p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Структура органов власти в сфере охраны окружающей среды и природопользования на федеральном уровне.</w:t>
            </w:r>
          </w:p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Структура органов власти в сфере охраны окружающей среды и природопользования на региональном уровне.</w:t>
            </w:r>
          </w:p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Структура органов власти в сфере охраны окружающей среды и природопользования на муниципальном уровне.</w:t>
            </w:r>
          </w:p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Факторы негативного воздействия на окружающую среду, предупреждение ЧС и страхование экологических рисков.</w:t>
            </w:r>
          </w:p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Нормирование в области охраны окружающей среды.</w:t>
            </w:r>
          </w:p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Экологическая сертификация.</w:t>
            </w:r>
          </w:p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Экологическое лицензирование.</w:t>
            </w:r>
          </w:p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Правовая охрана атмосферного воздуха.</w:t>
            </w:r>
          </w:p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Правовая охрана земель.</w:t>
            </w:r>
          </w:p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Правовая охрана ресурсов недр.</w:t>
            </w:r>
          </w:p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Правовая охрана водных объектов.</w:t>
            </w:r>
          </w:p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Правовая охрана лесных ресурсов и особо охраняемых природных территорий.</w:t>
            </w:r>
          </w:p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Правовая охрана растительного и животного мира.</w:t>
            </w:r>
          </w:p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Правовые особенности охраны и использования территорий зеленого фонда населенных пунктов.</w:t>
            </w:r>
          </w:p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Правовые основы обеспечения радиационной безопасности.</w:t>
            </w:r>
          </w:p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Правовая охрана растительного и животного мира.</w:t>
            </w:r>
          </w:p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Правовая охрана редких и исчезающих видов растений и животных. Меры ответственности.</w:t>
            </w:r>
          </w:p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Экологический контроль и надзор.</w:t>
            </w:r>
          </w:p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Экологическая экспертиза.</w:t>
            </w:r>
          </w:p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Правовые основы обращения с отходами производства и потребления.</w:t>
            </w:r>
          </w:p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Роль общественности при принятии экологически значимых решений.</w:t>
            </w:r>
          </w:p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Ответственность за нарушение природоохранного законодательства.</w:t>
            </w:r>
          </w:p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Международные нормативные правовые акты в области охраны окружающей среды и природопользования.</w:t>
            </w:r>
          </w:p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    Нормирование в области экологии и природопользовании.</w:t>
            </w:r>
          </w:p>
        </w:tc>
      </w:tr>
      <w:tr w:rsidR="00281075" w:rsidRPr="008A42A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281075" w:rsidRPr="00F2317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281075" w:rsidRPr="008A42A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281075" w:rsidRPr="00F2317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Тест, отчет о практической работе, защита реферата с презентацией</w:t>
            </w:r>
          </w:p>
        </w:tc>
      </w:tr>
      <w:tr w:rsidR="00281075" w:rsidRPr="00F23170">
        <w:trPr>
          <w:trHeight w:hRule="exact" w:val="277"/>
        </w:trPr>
        <w:tc>
          <w:tcPr>
            <w:tcW w:w="710" w:type="dxa"/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81075" w:rsidRPr="00F23170" w:rsidRDefault="00281075">
            <w:pPr>
              <w:rPr>
                <w:lang w:val="ru-RU"/>
              </w:rPr>
            </w:pPr>
          </w:p>
        </w:tc>
      </w:tr>
      <w:tr w:rsidR="00281075" w:rsidRPr="00F2317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81075" w:rsidRPr="008A42A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281075" w:rsidRPr="008A42A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281075" w:rsidRPr="008A42A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81075" w:rsidRPr="00F23170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Ляпустин С. Н., Сонин В. В., Барей Н. С.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Правовые основы охраны природы: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Владивосток: Российская таможенная академия, Владивостокский филиал, 2014, 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=438353</w:t>
            </w:r>
          </w:p>
        </w:tc>
      </w:tr>
    </w:tbl>
    <w:p w:rsidR="00281075" w:rsidRPr="00F23170" w:rsidRDefault="00281075">
      <w:pPr>
        <w:rPr>
          <w:sz w:val="2"/>
          <w:szCs w:val="2"/>
          <w:lang w:val="ru-RU"/>
        </w:rPr>
      </w:pPr>
      <w:r w:rsidRPr="00F23170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56"/>
        <w:gridCol w:w="1881"/>
        <w:gridCol w:w="1815"/>
        <w:gridCol w:w="3119"/>
        <w:gridCol w:w="1674"/>
        <w:gridCol w:w="995"/>
      </w:tblGrid>
      <w:tr w:rsidR="00281075" w:rsidRPr="008A42A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rPr>
                <w:sz w:val="16"/>
                <w:szCs w:val="16"/>
              </w:rPr>
            </w:pPr>
            <w:r w:rsidRPr="008A42A4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3403" w:type="dxa"/>
          </w:tcPr>
          <w:p w:rsidR="00281075" w:rsidRPr="008A42A4" w:rsidRDefault="00281075"/>
        </w:tc>
        <w:tc>
          <w:tcPr>
            <w:tcW w:w="1702" w:type="dxa"/>
          </w:tcPr>
          <w:p w:rsidR="00281075" w:rsidRPr="008A42A4" w:rsidRDefault="0028107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8A42A4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281075" w:rsidRPr="008A42A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81075" w:rsidRPr="00F2317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Казанцева Л. А., Саркисов О. Р., Любарский Е. 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 право: учебник для студентов учреждений высшего профессионального 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Москва|Берлин: Директ- Медиа, 2017, 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=480127</w:t>
            </w:r>
          </w:p>
        </w:tc>
      </w:tr>
      <w:tr w:rsidR="00281075" w:rsidRPr="008A42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281075" w:rsidRPr="008A42A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81075" w:rsidRPr="00F2317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Саркисов О. Р., Любарский Е. Л., Казанцев С. Я.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Экологическая безопасность и эколого-правовые проблемы в области загрязнения окружающей среды: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Юнити-Дана, 2015, 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=118197</w:t>
            </w:r>
          </w:p>
        </w:tc>
      </w:tr>
      <w:tr w:rsidR="00281075" w:rsidRPr="00F23170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Потравный И. М., Петрова Е. Н., Вега А. Ю., Мотосова Е. А., Жалсараева Е. А., и др., Потравный И.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аудит: Теория и практика: учебник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Юнити-Дана, 2015, 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=446550</w:t>
            </w:r>
          </w:p>
        </w:tc>
      </w:tr>
      <w:tr w:rsidR="00281075" w:rsidRPr="00F2317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Румянцев Н.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 право России: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ЮНИТИ-ДАНА: Закон и право, 2016, 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=446584</w:t>
            </w:r>
          </w:p>
        </w:tc>
      </w:tr>
      <w:tr w:rsidR="00281075" w:rsidRPr="008A42A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Международное экологическое право: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Статут, 2012, http://biblioclub.ru/index.php? page=book&amp;id=449278</w:t>
            </w:r>
          </w:p>
        </w:tc>
      </w:tr>
      <w:tr w:rsidR="00281075" w:rsidRPr="008A42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281075" w:rsidRPr="008A42A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81075" w:rsidRPr="008A42A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Потапова А.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 право. Шпаргалка: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РГ-Пресс, 2013, http://biblioclub.ru/index.php? page=book&amp;id=277019</w:t>
            </w:r>
          </w:p>
        </w:tc>
      </w:tr>
      <w:tr w:rsidR="00281075" w:rsidRPr="00F231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81075" w:rsidRPr="00F2317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 право России: учебное пособие / Н.В. Румянцев, С.Я. Казанцев, Е.Л. Любарский и др. ; под ред. Н.В. Румянцева. - 4-е изд., перераб. и доп. - М. : Юнити-Дана, 2012. - 432 с. - (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Dura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sed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). - 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978-5-238-01751- 8 ; То же [Электронный</w:t>
            </w:r>
          </w:p>
        </w:tc>
      </w:tr>
      <w:tr w:rsidR="00281075" w:rsidRPr="008A42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281075" w:rsidRPr="008A42A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 браузер, "Пакет MSOffice", MicrosoftOfficeProjectProfessional, LMSMoodle.</w:t>
            </w:r>
          </w:p>
        </w:tc>
      </w:tr>
      <w:tr w:rsidR="00281075" w:rsidRPr="008A42A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281075" w:rsidRPr="00F231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281075" w:rsidRPr="00F231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281075" w:rsidRPr="00F2317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281075" w:rsidRPr="00F23170">
        <w:trPr>
          <w:trHeight w:hRule="exact" w:val="277"/>
        </w:trPr>
        <w:tc>
          <w:tcPr>
            <w:tcW w:w="710" w:type="dxa"/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81075" w:rsidRPr="00F23170" w:rsidRDefault="0028107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81075" w:rsidRPr="00F23170" w:rsidRDefault="00281075">
            <w:pPr>
              <w:rPr>
                <w:lang w:val="ru-RU"/>
              </w:rPr>
            </w:pPr>
          </w:p>
        </w:tc>
      </w:tr>
      <w:tr w:rsidR="00281075" w:rsidRPr="00F231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81075" w:rsidRPr="008A42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7.1. Описание материально-технической базы</w:t>
            </w:r>
          </w:p>
        </w:tc>
      </w:tr>
      <w:tr w:rsidR="00281075" w:rsidRPr="00F231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(модуля) требует наличия в аудитории мультимедийного оборудования (компьютер, видеопроектор, экран).</w:t>
            </w:r>
          </w:p>
        </w:tc>
      </w:tr>
      <w:tr w:rsidR="00281075" w:rsidRPr="008A42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/>
        </w:tc>
      </w:tr>
      <w:tr w:rsidR="00281075" w:rsidRPr="00F231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      </w:r>
          </w:p>
        </w:tc>
      </w:tr>
      <w:tr w:rsidR="00281075" w:rsidRPr="00F231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технологии: технология мультимедиа, Интернет-технология.</w:t>
            </w:r>
          </w:p>
        </w:tc>
      </w:tr>
      <w:tr w:rsidR="00281075" w:rsidRPr="00F231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и электронные средства обучения и контроля знаний студентов: ЭУМК в системе 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281075" w:rsidRPr="008A42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Перечень программного обеспечения: Интернет браузер, "Пакет MSOffice", MicrosoftOfficeProjectProfessional, LMSMoodle.</w:t>
            </w:r>
          </w:p>
        </w:tc>
      </w:tr>
      <w:tr w:rsidR="00281075" w:rsidRPr="008A42A4">
        <w:trPr>
          <w:trHeight w:hRule="exact" w:val="277"/>
        </w:trPr>
        <w:tc>
          <w:tcPr>
            <w:tcW w:w="710" w:type="dxa"/>
          </w:tcPr>
          <w:p w:rsidR="00281075" w:rsidRPr="008A42A4" w:rsidRDefault="00281075"/>
        </w:tc>
        <w:tc>
          <w:tcPr>
            <w:tcW w:w="1986" w:type="dxa"/>
          </w:tcPr>
          <w:p w:rsidR="00281075" w:rsidRPr="008A42A4" w:rsidRDefault="00281075"/>
        </w:tc>
        <w:tc>
          <w:tcPr>
            <w:tcW w:w="1986" w:type="dxa"/>
          </w:tcPr>
          <w:p w:rsidR="00281075" w:rsidRPr="008A42A4" w:rsidRDefault="00281075"/>
        </w:tc>
        <w:tc>
          <w:tcPr>
            <w:tcW w:w="3403" w:type="dxa"/>
          </w:tcPr>
          <w:p w:rsidR="00281075" w:rsidRPr="008A42A4" w:rsidRDefault="00281075"/>
        </w:tc>
        <w:tc>
          <w:tcPr>
            <w:tcW w:w="1702" w:type="dxa"/>
          </w:tcPr>
          <w:p w:rsidR="00281075" w:rsidRPr="008A42A4" w:rsidRDefault="00281075"/>
        </w:tc>
        <w:tc>
          <w:tcPr>
            <w:tcW w:w="993" w:type="dxa"/>
          </w:tcPr>
          <w:p w:rsidR="00281075" w:rsidRPr="008A42A4" w:rsidRDefault="00281075"/>
        </w:tc>
      </w:tr>
      <w:tr w:rsidR="00281075" w:rsidRPr="00F231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281075" w:rsidRPr="00F23170">
        <w:trPr>
          <w:trHeight w:hRule="exact" w:val="1849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Краснов А.Н. Нормативно-правовое обеспечение экологического менеджмента и экологического аудита: учебное пособие. Нижний Новгород:НГПУ. 2008. 120с.</w:t>
            </w:r>
          </w:p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81075" w:rsidRPr="00F23170" w:rsidRDefault="002810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«Рейтинговая система оценки качества подготовки студентов» 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F231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</w:t>
            </w:r>
          </w:p>
        </w:tc>
      </w:tr>
    </w:tbl>
    <w:p w:rsidR="00281075" w:rsidRPr="00F23170" w:rsidRDefault="00281075">
      <w:pPr>
        <w:rPr>
          <w:sz w:val="2"/>
          <w:szCs w:val="2"/>
          <w:lang w:val="ru-RU"/>
        </w:rPr>
      </w:pPr>
      <w:r w:rsidRPr="00F23170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4459"/>
        <w:gridCol w:w="4813"/>
        <w:gridCol w:w="968"/>
      </w:tblGrid>
      <w:tr w:rsidR="00281075" w:rsidRPr="008A42A4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rPr>
                <w:sz w:val="16"/>
                <w:szCs w:val="16"/>
              </w:rPr>
            </w:pPr>
            <w:r w:rsidRPr="008A42A4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281075" w:rsidRPr="008A42A4" w:rsidRDefault="0028107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8A42A4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281075" w:rsidRPr="008A42A4">
        <w:trPr>
          <w:trHeight w:hRule="exact" w:val="250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075" w:rsidRPr="008A42A4" w:rsidRDefault="00281075">
            <w:pPr>
              <w:spacing w:after="0" w:line="240" w:lineRule="auto"/>
              <w:rPr>
                <w:sz w:val="19"/>
                <w:szCs w:val="19"/>
              </w:rPr>
            </w:pPr>
            <w:r w:rsidRPr="008A42A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оценке качества подготовки студентов</w:t>
            </w:r>
          </w:p>
        </w:tc>
      </w:tr>
    </w:tbl>
    <w:p w:rsidR="00281075" w:rsidRDefault="00281075"/>
    <w:sectPr w:rsidR="00281075" w:rsidSect="0005606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31453"/>
    <w:rsid w:val="0002418B"/>
    <w:rsid w:val="00056062"/>
    <w:rsid w:val="001F0BC7"/>
    <w:rsid w:val="00281075"/>
    <w:rsid w:val="00467F3C"/>
    <w:rsid w:val="00791A1E"/>
    <w:rsid w:val="008A42A4"/>
    <w:rsid w:val="00D31453"/>
    <w:rsid w:val="00E209E2"/>
    <w:rsid w:val="00F231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56062"/>
    <w:pPr>
      <w:spacing w:after="200" w:line="276" w:lineRule="auto"/>
    </w:pPr>
    <w:rPr>
      <w:rFonts w:cs="Calibri"/>
      <w:lang w:val="en-US"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</TotalTime>
  <Pages>9</Pages>
  <Words>2321</Words>
  <Characters>13234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2018-2019_05_04_06 МЭП-18_plx_Нормативно-правовое обеспечение организации профессиональной деятельности_</dc:title>
  <dc:subject/>
  <dc:creator>FastReport.NET</dc:creator>
  <cp:keywords/>
  <dc:description/>
  <cp:lastModifiedBy>Козлов А.В.</cp:lastModifiedBy>
  <cp:revision>2</cp:revision>
  <dcterms:created xsi:type="dcterms:W3CDTF">2019-08-27T18:11:00Z</dcterms:created>
  <dcterms:modified xsi:type="dcterms:W3CDTF">2019-08-27T18:12:00Z</dcterms:modified>
</cp:coreProperties>
</file>